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2B402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07143/038-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650C6F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650C6F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2B4029" w:rsidRPr="002B402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2B4029" w:rsidRPr="002B4029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2B4029" w:rsidRPr="002B4029">
          <w:rPr>
            <w:rStyle w:val="aa"/>
          </w:rPr>
          <w:t xml:space="preserve"> Поликлиника - Рентгенологическое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2B4029" w:rsidRPr="002B4029">
          <w:rPr>
            <w:u w:val="single"/>
          </w:rPr>
          <w:t xml:space="preserve"> 07143/038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2B4029" w:rsidRPr="002B4029">
          <w:rPr>
            <w:rStyle w:val="aa"/>
          </w:rPr>
          <w:t xml:space="preserve"> Заведующий </w:t>
        </w:r>
        <w:r w:rsidR="002B4029" w:rsidRPr="002B4029">
          <w:rPr>
            <w:u w:val="single"/>
          </w:rPr>
          <w:t xml:space="preserve">отделением - врач-рентгенолог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2B4029" w:rsidRPr="002B4029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2B4029" w:rsidRPr="002B402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1A25CC" w:rsidRPr="001D5852" w:rsidTr="00F912F0">
        <w:trPr>
          <w:jc w:val="center"/>
        </w:trPr>
        <w:tc>
          <w:tcPr>
            <w:tcW w:w="4678" w:type="dxa"/>
            <w:vAlign w:val="center"/>
          </w:tcPr>
          <w:p w:rsidR="001A25CC" w:rsidRPr="001D5852" w:rsidRDefault="001A25CC" w:rsidP="001A25CC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1A25CC" w:rsidRPr="001D5852" w:rsidRDefault="001A25CC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1A25CC" w:rsidRPr="001D5852" w:rsidRDefault="001A25CC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1A25CC" w:rsidRPr="001D5852" w:rsidRDefault="001A25CC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1A25CC" w:rsidRPr="001D5852" w:rsidRDefault="001A25CC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A25CC" w:rsidRPr="001A25CC" w:rsidRDefault="00FF39F6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1A25CC" w:rsidRPr="001A25CC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1A25CC" w:rsidRPr="001A25CC" w:rsidRDefault="001A25CC" w:rsidP="00AD14A4">
      <w:r w:rsidRPr="001A25CC">
        <w:t>- Руководство по эксплуатации прибора комбинированного ТКА-ПКМ (02) люксметр + яркомер;</w:t>
      </w:r>
    </w:p>
    <w:p w:rsidR="001A25CC" w:rsidRPr="001A25CC" w:rsidRDefault="001A25CC" w:rsidP="00AD14A4">
      <w:r w:rsidRPr="001A25C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1A25CC" w:rsidP="00AD14A4">
      <w:r w:rsidRPr="001A25CC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FF39F6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Pr="001D5852" w:rsidRDefault="007C0FE4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Pr="001D5852" w:rsidRDefault="00B7680E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2.</w:t>
            </w:r>
            <w:r w:rsidR="001A25CC">
              <w:t>2</w:t>
            </w:r>
          </w:p>
        </w:tc>
        <w:tc>
          <w:tcPr>
            <w:tcW w:w="1828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C0FE4" w:rsidRPr="001D5852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B30F09" w:rsidP="00B30F09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7C0FE4" w:rsidRPr="007C0FE4">
              <w:rPr>
                <w:b/>
              </w:rPr>
              <w:t>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Pr="001D5852" w:rsidRDefault="001A25CC" w:rsidP="00883461">
            <w:pPr>
              <w:pStyle w:val="a8"/>
            </w:pPr>
            <w:r>
              <w:t>3</w:t>
            </w:r>
            <w:r w:rsidR="00B7680E">
              <w:t>25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C0FE4" w:rsidRPr="001D5852" w:rsidRDefault="001A25C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A25CC" w:rsidRPr="001A25CC">
          <w:rPr>
            <w:bCs/>
          </w:rPr>
          <w:t>-</w:t>
        </w:r>
        <w:r w:rsidR="001A25CC" w:rsidRPr="001A25CC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A25CC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A25CC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Митяева Ольга Александровна</w:t>
            </w:r>
          </w:p>
        </w:tc>
      </w:tr>
      <w:tr w:rsidR="00AA46ED" w:rsidRPr="001A25CC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1A25CC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Лукичев Дмитрий Олегович</w:t>
            </w:r>
          </w:p>
        </w:tc>
      </w:tr>
      <w:tr w:rsidR="00250DF5" w:rsidRPr="001A25CC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FE4" w:rsidRDefault="007C0FE4" w:rsidP="0076042D">
      <w:pPr>
        <w:pStyle w:val="a9"/>
      </w:pPr>
      <w:r>
        <w:separator/>
      </w:r>
    </w:p>
  </w:endnote>
  <w:endnote w:type="continuationSeparator" w:id="0">
    <w:p w:rsidR="007C0FE4" w:rsidRDefault="007C0FE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2B402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07143/038-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FF39F6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FF39F6" w:rsidRPr="00F912F0">
            <w:rPr>
              <w:rStyle w:val="ad"/>
              <w:sz w:val="20"/>
              <w:szCs w:val="20"/>
            </w:rPr>
            <w:fldChar w:fldCharType="separate"/>
          </w:r>
          <w:r w:rsidR="002B4029">
            <w:rPr>
              <w:rStyle w:val="ad"/>
              <w:noProof/>
              <w:sz w:val="20"/>
              <w:szCs w:val="20"/>
            </w:rPr>
            <w:t>1</w:t>
          </w:r>
          <w:r w:rsidR="00FF39F6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B4029" w:rsidRPr="002B402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FE4" w:rsidRDefault="007C0FE4" w:rsidP="0076042D">
      <w:pPr>
        <w:pStyle w:val="a9"/>
      </w:pPr>
      <w:r>
        <w:separator/>
      </w:r>
    </w:p>
  </w:footnote>
  <w:footnote w:type="continuationSeparator" w:id="0">
    <w:p w:rsidR="007C0FE4" w:rsidRDefault="007C0FE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CD0FF34FA8E84BAFAC6C8472687E53F8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8- О "/>
    <w:docVar w:name="oborud" w:val=" Негатоскоп,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6C561CD05784C33B995690F5BC616E6"/>
    <w:docVar w:name="rm_id" w:val="238"/>
    <w:docVar w:name="rm_name" w:val=" Заведующий отделением - врач-рентгенолог "/>
    <w:docVar w:name="rm_number" w:val=" 07143/038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ленка для рентгеновских снимков "/>
    <w:docVar w:name="version" w:val="51"/>
    <w:docVar w:name="zona_name" w:val="Пультовая"/>
    <w:docVar w:name="zona_time" w:val="50"/>
  </w:docVars>
  <w:rsids>
    <w:rsidRoot w:val="0054142C"/>
    <w:rsid w:val="00025683"/>
    <w:rsid w:val="00035F4D"/>
    <w:rsid w:val="0004130D"/>
    <w:rsid w:val="00046815"/>
    <w:rsid w:val="0005566C"/>
    <w:rsid w:val="000624A8"/>
    <w:rsid w:val="00097126"/>
    <w:rsid w:val="000B7A56"/>
    <w:rsid w:val="000D1F5B"/>
    <w:rsid w:val="000D38A5"/>
    <w:rsid w:val="000F3C2A"/>
    <w:rsid w:val="0010639B"/>
    <w:rsid w:val="00110025"/>
    <w:rsid w:val="001429B1"/>
    <w:rsid w:val="001607C8"/>
    <w:rsid w:val="00184E13"/>
    <w:rsid w:val="001A25CC"/>
    <w:rsid w:val="001D5852"/>
    <w:rsid w:val="001E3089"/>
    <w:rsid w:val="001F4D8D"/>
    <w:rsid w:val="00234932"/>
    <w:rsid w:val="00250DF5"/>
    <w:rsid w:val="002B4029"/>
    <w:rsid w:val="002E55C6"/>
    <w:rsid w:val="00305B2F"/>
    <w:rsid w:val="003360D5"/>
    <w:rsid w:val="00367816"/>
    <w:rsid w:val="003876C3"/>
    <w:rsid w:val="003C24DB"/>
    <w:rsid w:val="003D5AF4"/>
    <w:rsid w:val="003F2114"/>
    <w:rsid w:val="00402CAC"/>
    <w:rsid w:val="00444410"/>
    <w:rsid w:val="00471CA4"/>
    <w:rsid w:val="004A47AD"/>
    <w:rsid w:val="004C4DB2"/>
    <w:rsid w:val="005228EF"/>
    <w:rsid w:val="0054142C"/>
    <w:rsid w:val="00556855"/>
    <w:rsid w:val="00563E94"/>
    <w:rsid w:val="00576095"/>
    <w:rsid w:val="005A3A36"/>
    <w:rsid w:val="005B466C"/>
    <w:rsid w:val="005B7FE8"/>
    <w:rsid w:val="005C0A9A"/>
    <w:rsid w:val="005C3618"/>
    <w:rsid w:val="005E714A"/>
    <w:rsid w:val="00650C6F"/>
    <w:rsid w:val="006963BC"/>
    <w:rsid w:val="0069682B"/>
    <w:rsid w:val="006C28B3"/>
    <w:rsid w:val="006D06E4"/>
    <w:rsid w:val="006E3192"/>
    <w:rsid w:val="007049EB"/>
    <w:rsid w:val="00710271"/>
    <w:rsid w:val="00717C9F"/>
    <w:rsid w:val="00754D38"/>
    <w:rsid w:val="0076042D"/>
    <w:rsid w:val="007C0FE4"/>
    <w:rsid w:val="007D1852"/>
    <w:rsid w:val="007D2CEA"/>
    <w:rsid w:val="00811E1A"/>
    <w:rsid w:val="00852EC3"/>
    <w:rsid w:val="00883461"/>
    <w:rsid w:val="008E68DE"/>
    <w:rsid w:val="008F3FC4"/>
    <w:rsid w:val="0090588D"/>
    <w:rsid w:val="0092778A"/>
    <w:rsid w:val="00942B61"/>
    <w:rsid w:val="00962F69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E4887"/>
    <w:rsid w:val="00AF796F"/>
    <w:rsid w:val="00B15374"/>
    <w:rsid w:val="00B30F09"/>
    <w:rsid w:val="00B7680E"/>
    <w:rsid w:val="00BA5029"/>
    <w:rsid w:val="00BC2F3C"/>
    <w:rsid w:val="00C02721"/>
    <w:rsid w:val="00C43B0A"/>
    <w:rsid w:val="00CE3307"/>
    <w:rsid w:val="00D262A9"/>
    <w:rsid w:val="00D76DF8"/>
    <w:rsid w:val="00DB5302"/>
    <w:rsid w:val="00DD6B1F"/>
    <w:rsid w:val="00DE5C8F"/>
    <w:rsid w:val="00E124F4"/>
    <w:rsid w:val="00E36337"/>
    <w:rsid w:val="00E60DEC"/>
    <w:rsid w:val="00EB72AD"/>
    <w:rsid w:val="00EC37A1"/>
    <w:rsid w:val="00EF3DC4"/>
    <w:rsid w:val="00F76072"/>
    <w:rsid w:val="00F912F0"/>
    <w:rsid w:val="00FB001B"/>
    <w:rsid w:val="00FD2BA8"/>
    <w:rsid w:val="00FF3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2016-10-18T06:38:00Z</dcterms:created>
  <dcterms:modified xsi:type="dcterms:W3CDTF">2016-10-18T09:22:00Z</dcterms:modified>
</cp:coreProperties>
</file>